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85D55" w14:textId="77777777" w:rsidR="00B7600C" w:rsidRDefault="00B7600C" w:rsidP="00B7600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MARVIN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25815AED" w14:textId="77777777" w:rsidR="00B7600C" w:rsidRPr="00D2496F" w:rsidRDefault="00B7600C" w:rsidP="00B7600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Lincoln. </w:t>
      </w:r>
      <w:proofErr w:type="spellStart"/>
      <w:r>
        <w:rPr>
          <w:rFonts w:ascii="Times New Roman" w:hAnsi="Times New Roman" w:cs="Times New Roman"/>
          <w:sz w:val="24"/>
          <w:szCs w:val="24"/>
        </w:rPr>
        <w:t>Skepper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E89EFCA" w14:textId="77777777" w:rsidR="00B7600C" w:rsidRDefault="00B7600C" w:rsidP="00B7600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CC11357" w14:textId="77777777" w:rsidR="00B7600C" w:rsidRDefault="00B7600C" w:rsidP="00B7600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60FCD4A" w14:textId="77777777" w:rsidR="00B7600C" w:rsidRDefault="00B7600C" w:rsidP="00B7600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3743842C" w14:textId="77777777" w:rsidR="00B7600C" w:rsidRDefault="00B7600C" w:rsidP="00B7600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3432623A" w14:textId="77777777" w:rsidR="00B7600C" w:rsidRDefault="00B7600C" w:rsidP="00B7600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Lincoln, except ecclesiastical persons, the two fifteenths and two tenths granted to the King at the last Parliament.   (C.F.R. 1399-1405 p.286)</w:t>
      </w:r>
    </w:p>
    <w:p w14:paraId="0BEF2789" w14:textId="77777777" w:rsidR="00B7600C" w:rsidRDefault="00B7600C" w:rsidP="00B7600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0CC6BCA" w14:textId="77777777" w:rsidR="00B7600C" w:rsidRDefault="00B7600C" w:rsidP="00B7600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D5006FC" w14:textId="77777777" w:rsidR="00B7600C" w:rsidRDefault="00B7600C" w:rsidP="00B7600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2021</w:t>
      </w:r>
    </w:p>
    <w:p w14:paraId="1E5707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83FF2" w14:textId="77777777" w:rsidR="00B7600C" w:rsidRDefault="00B7600C" w:rsidP="009139A6">
      <w:r>
        <w:separator/>
      </w:r>
    </w:p>
  </w:endnote>
  <w:endnote w:type="continuationSeparator" w:id="0">
    <w:p w14:paraId="2914EE95" w14:textId="77777777" w:rsidR="00B7600C" w:rsidRDefault="00B760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59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D4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649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9AC47" w14:textId="77777777" w:rsidR="00B7600C" w:rsidRDefault="00B7600C" w:rsidP="009139A6">
      <w:r>
        <w:separator/>
      </w:r>
    </w:p>
  </w:footnote>
  <w:footnote w:type="continuationSeparator" w:id="0">
    <w:p w14:paraId="653F93AC" w14:textId="77777777" w:rsidR="00B7600C" w:rsidRDefault="00B760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761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C8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963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00C"/>
    <w:rsid w:val="000666E0"/>
    <w:rsid w:val="002510B7"/>
    <w:rsid w:val="005C130B"/>
    <w:rsid w:val="00826F5C"/>
    <w:rsid w:val="009139A6"/>
    <w:rsid w:val="009448BB"/>
    <w:rsid w:val="00A3176C"/>
    <w:rsid w:val="00AE65F8"/>
    <w:rsid w:val="00B7600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01C69"/>
  <w15:chartTrackingRefBased/>
  <w15:docId w15:val="{D79C0DC7-901E-4B45-8BFF-5EE157ED8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2021-08-10T09:56:00Z</dcterms:created>
  <dcterms:modified xsi:type="dcterms:W3CDTF">2021-08-10T09:57:00Z</dcterms:modified>
</cp:coreProperties>
</file>